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BDF" w:rsidRDefault="009A4BDF" w:rsidP="009A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JONYS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A4BDF" w:rsidRDefault="009A4BDF" w:rsidP="009A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Turner.</w:t>
      </w:r>
    </w:p>
    <w:p w:rsidR="009A4BDF" w:rsidRDefault="009A4BDF" w:rsidP="009A4BDF">
      <w:pPr>
        <w:rPr>
          <w:rFonts w:ascii="Times New Roman" w:hAnsi="Times New Roman" w:cs="Times New Roman"/>
        </w:rPr>
      </w:pPr>
    </w:p>
    <w:p w:rsidR="009A4BDF" w:rsidRDefault="009A4BDF" w:rsidP="009A4BDF">
      <w:pPr>
        <w:rPr>
          <w:rFonts w:ascii="Times New Roman" w:hAnsi="Times New Roman" w:cs="Times New Roman"/>
        </w:rPr>
      </w:pPr>
    </w:p>
    <w:p w:rsidR="009A4BDF" w:rsidRDefault="009A4BDF" w:rsidP="009A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Basset of </w:t>
      </w:r>
      <w:proofErr w:type="spellStart"/>
      <w:r>
        <w:rPr>
          <w:rFonts w:ascii="Times New Roman" w:hAnsi="Times New Roman" w:cs="Times New Roman"/>
        </w:rPr>
        <w:t>Chelsham</w:t>
      </w:r>
      <w:proofErr w:type="spellEnd"/>
      <w:r>
        <w:rPr>
          <w:rFonts w:ascii="Times New Roman" w:hAnsi="Times New Roman" w:cs="Times New Roman"/>
        </w:rPr>
        <w:t>, Surrey(q.v.).</w:t>
      </w:r>
    </w:p>
    <w:p w:rsidR="009A4BDF" w:rsidRDefault="009A4BDF" w:rsidP="009A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A4BDF" w:rsidRDefault="009A4BDF" w:rsidP="009A4BDF">
      <w:pPr>
        <w:rPr>
          <w:rFonts w:ascii="Times New Roman" w:hAnsi="Times New Roman" w:cs="Times New Roman"/>
        </w:rPr>
      </w:pPr>
    </w:p>
    <w:p w:rsidR="009A4BDF" w:rsidRDefault="009A4BDF" w:rsidP="009A4BDF">
      <w:pPr>
        <w:rPr>
          <w:rFonts w:ascii="Times New Roman" w:hAnsi="Times New Roman" w:cs="Times New Roman"/>
        </w:rPr>
      </w:pPr>
    </w:p>
    <w:p w:rsidR="009A4BDF" w:rsidRDefault="009A4BDF" w:rsidP="009A4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9A4B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BDF" w:rsidRDefault="009A4BDF" w:rsidP="00E71FC3">
      <w:r>
        <w:separator/>
      </w:r>
    </w:p>
  </w:endnote>
  <w:endnote w:type="continuationSeparator" w:id="0">
    <w:p w:rsidR="009A4BDF" w:rsidRDefault="009A4B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BDF" w:rsidRDefault="009A4BDF" w:rsidP="00E71FC3">
      <w:r>
        <w:separator/>
      </w:r>
    </w:p>
  </w:footnote>
  <w:footnote w:type="continuationSeparator" w:id="0">
    <w:p w:rsidR="009A4BDF" w:rsidRDefault="009A4B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BDF"/>
    <w:rsid w:val="001A7C09"/>
    <w:rsid w:val="00577BD5"/>
    <w:rsid w:val="00656CBA"/>
    <w:rsid w:val="006A1F77"/>
    <w:rsid w:val="00733BE7"/>
    <w:rsid w:val="009A4B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4E53A8-10DD-4E39-8710-D0354C11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B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A4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2018-03-03T22:26:00Z</dcterms:created>
  <dcterms:modified xsi:type="dcterms:W3CDTF">2018-03-03T22:27:00Z</dcterms:modified>
</cp:coreProperties>
</file>